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4D9E4" w14:textId="77777777" w:rsidR="006B76FA" w:rsidRDefault="006B76FA">
      <w:pPr>
        <w:ind w:right="-1"/>
        <w:jc w:val="center"/>
      </w:pPr>
    </w:p>
    <w:p w14:paraId="4FF6FF3C" w14:textId="13C24055" w:rsidR="006B76FA" w:rsidRPr="006B76FA" w:rsidRDefault="006B76FA">
      <w:pPr>
        <w:ind w:right="-1"/>
        <w:jc w:val="center"/>
        <w:rPr>
          <w:b/>
          <w:bCs/>
          <w:u w:val="single"/>
        </w:rPr>
      </w:pPr>
      <w:r>
        <w:t xml:space="preserve">                                                                                                                                       </w:t>
      </w:r>
    </w:p>
    <w:p w14:paraId="7BEF6B51" w14:textId="5367CB81" w:rsidR="006B76FA" w:rsidRDefault="00D014AF">
      <w:pPr>
        <w:ind w:right="-1"/>
        <w:jc w:val="center"/>
      </w:pPr>
      <w:r>
        <w:object w:dxaOrig="974" w:dyaOrig="1262" w14:anchorId="4A73C6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841319248" r:id="rId8"/>
        </w:object>
      </w:r>
    </w:p>
    <w:p w14:paraId="67830D49" w14:textId="1B2F2D74" w:rsidR="00D014AF" w:rsidRDefault="00D014AF">
      <w:pPr>
        <w:ind w:right="-1"/>
        <w:jc w:val="center"/>
      </w:pPr>
    </w:p>
    <w:p w14:paraId="73EEAA2A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РЕСПУБЛИКА КАРЕЛИЯ</w:t>
      </w:r>
    </w:p>
    <w:p w14:paraId="26030CE6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5E12AA8C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КАЛЕВАЛЬСКИЙ МУНИЦИПАЛЬНЫЙ РАЙОН</w:t>
      </w:r>
    </w:p>
    <w:p w14:paraId="0D259248" w14:textId="77777777" w:rsidR="00D632A7" w:rsidRDefault="00D632A7" w:rsidP="00D632A7">
      <w:pPr>
        <w:jc w:val="center"/>
        <w:rPr>
          <w:b/>
          <w:sz w:val="22"/>
          <w:szCs w:val="22"/>
        </w:rPr>
      </w:pPr>
    </w:p>
    <w:p w14:paraId="75698A54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МУНИЦИПАЛЬНОЕ ОБРАЗОВАНИЕ </w:t>
      </w:r>
    </w:p>
    <w:p w14:paraId="6CEC9EDE" w14:textId="77777777" w:rsidR="00D632A7" w:rsidRDefault="00D632A7" w:rsidP="00D632A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«КАЛЕВАЛЬСКОЕ ГОРОДСКОЕ ПОСЕЛЕНИЕ»</w:t>
      </w:r>
    </w:p>
    <w:p w14:paraId="4C978948" w14:textId="77777777" w:rsidR="00D632A7" w:rsidRDefault="00D632A7" w:rsidP="00D632A7">
      <w:pPr>
        <w:tabs>
          <w:tab w:val="left" w:pos="284"/>
        </w:tabs>
        <w:jc w:val="center"/>
        <w:rPr>
          <w:b/>
          <w:sz w:val="22"/>
          <w:szCs w:val="22"/>
        </w:rPr>
      </w:pPr>
    </w:p>
    <w:p w14:paraId="6C7A78E1" w14:textId="77777777" w:rsidR="00D632A7" w:rsidRDefault="00D632A7" w:rsidP="00D632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КАЛЕВАЛЬСКОГО ГОРОДСКОГО ПОСЕЛЕНИЯ</w:t>
      </w:r>
    </w:p>
    <w:p w14:paraId="317C34E5" w14:textId="77777777" w:rsidR="00D632A7" w:rsidRDefault="00D632A7" w:rsidP="00D632A7">
      <w:pPr>
        <w:jc w:val="both"/>
        <w:rPr>
          <w:sz w:val="24"/>
          <w:szCs w:val="24"/>
        </w:rPr>
      </w:pPr>
    </w:p>
    <w:p w14:paraId="0505F110" w14:textId="42F70AFD" w:rsidR="00D632A7" w:rsidRDefault="00D632A7" w:rsidP="00D632A7">
      <w:pPr>
        <w:jc w:val="both"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 xml:space="preserve">    </w:t>
      </w:r>
      <w:r>
        <w:rPr>
          <w:rFonts w:eastAsia="MS Mincho"/>
          <w:b/>
          <w:sz w:val="24"/>
          <w:szCs w:val="24"/>
          <w:lang w:val="en-US" w:eastAsia="ja-JP"/>
        </w:rPr>
        <w:t>XVI</w:t>
      </w:r>
      <w:r w:rsidR="006B76FA">
        <w:rPr>
          <w:rFonts w:eastAsia="MS Mincho"/>
          <w:b/>
          <w:sz w:val="24"/>
          <w:szCs w:val="24"/>
          <w:lang w:val="en-US" w:eastAsia="ja-JP"/>
        </w:rPr>
        <w:t>I</w:t>
      </w:r>
      <w:r>
        <w:rPr>
          <w:rFonts w:eastAsia="MS Mincho"/>
          <w:b/>
          <w:sz w:val="24"/>
          <w:szCs w:val="24"/>
          <w:lang w:eastAsia="ja-JP"/>
        </w:rPr>
        <w:t xml:space="preserve"> заседание</w:t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</w:r>
      <w:r>
        <w:rPr>
          <w:rFonts w:eastAsia="MS Mincho"/>
          <w:b/>
          <w:sz w:val="24"/>
          <w:szCs w:val="24"/>
          <w:lang w:eastAsia="ja-JP"/>
        </w:rPr>
        <w:tab/>
        <w:t xml:space="preserve">            </w:t>
      </w:r>
      <w:r>
        <w:rPr>
          <w:rFonts w:eastAsia="MS Mincho"/>
          <w:b/>
          <w:sz w:val="24"/>
          <w:szCs w:val="24"/>
          <w:lang w:val="en-US" w:eastAsia="ja-JP"/>
        </w:rPr>
        <w:t>V</w:t>
      </w:r>
      <w:r>
        <w:rPr>
          <w:rFonts w:eastAsia="MS Mincho"/>
          <w:b/>
          <w:sz w:val="24"/>
          <w:szCs w:val="24"/>
          <w:lang w:eastAsia="ja-JP"/>
        </w:rPr>
        <w:t xml:space="preserve"> созыв</w:t>
      </w:r>
    </w:p>
    <w:p w14:paraId="156C0403" w14:textId="77777777" w:rsidR="008E7D7F" w:rsidRPr="00990E0B" w:rsidRDefault="008E7D7F" w:rsidP="008E7D7F">
      <w:pPr>
        <w:spacing w:line="360" w:lineRule="auto"/>
        <w:jc w:val="center"/>
        <w:rPr>
          <w:b/>
          <w:sz w:val="28"/>
        </w:rPr>
      </w:pPr>
      <w:r w:rsidRPr="00990E0B">
        <w:rPr>
          <w:b/>
          <w:sz w:val="28"/>
        </w:rPr>
        <w:t>РЕШЕНИЕ</w:t>
      </w:r>
    </w:p>
    <w:p w14:paraId="6BE2A14F" w14:textId="77777777" w:rsidR="00D014AF" w:rsidRDefault="00D014AF"/>
    <w:p w14:paraId="705332B5" w14:textId="2C444F1B" w:rsidR="00A6515A" w:rsidRPr="00D632A7" w:rsidRDefault="00D014AF" w:rsidP="00A6515A">
      <w:pPr>
        <w:pStyle w:val="3"/>
        <w:jc w:val="both"/>
        <w:rPr>
          <w:b w:val="0"/>
          <w:sz w:val="24"/>
          <w:u w:val="single"/>
        </w:rPr>
      </w:pPr>
      <w:r>
        <w:rPr>
          <w:sz w:val="16"/>
          <w:u w:val="single"/>
        </w:rPr>
        <w:t xml:space="preserve"> </w:t>
      </w:r>
      <w:r w:rsidR="004A2500">
        <w:rPr>
          <w:b w:val="0"/>
          <w:sz w:val="24"/>
          <w:u w:val="single"/>
        </w:rPr>
        <w:t>О</w:t>
      </w:r>
      <w:r>
        <w:rPr>
          <w:b w:val="0"/>
          <w:sz w:val="24"/>
          <w:u w:val="single"/>
        </w:rPr>
        <w:t>т</w:t>
      </w:r>
      <w:r w:rsidR="004A2500">
        <w:rPr>
          <w:b w:val="0"/>
          <w:sz w:val="24"/>
          <w:u w:val="single"/>
        </w:rPr>
        <w:t xml:space="preserve"> </w:t>
      </w:r>
      <w:r w:rsidR="006B76FA" w:rsidRPr="00381BBA">
        <w:rPr>
          <w:b w:val="0"/>
          <w:sz w:val="24"/>
          <w:u w:val="single"/>
        </w:rPr>
        <w:t>26</w:t>
      </w:r>
      <w:r w:rsidR="006B76FA">
        <w:rPr>
          <w:b w:val="0"/>
          <w:sz w:val="24"/>
          <w:u w:val="single"/>
        </w:rPr>
        <w:t>.05.2026</w:t>
      </w:r>
      <w:r w:rsidR="004A2500" w:rsidRPr="00D632A7">
        <w:rPr>
          <w:b w:val="0"/>
          <w:sz w:val="24"/>
          <w:u w:val="single"/>
        </w:rPr>
        <w:t xml:space="preserve"> </w:t>
      </w:r>
      <w:r w:rsidRPr="00D632A7">
        <w:rPr>
          <w:b w:val="0"/>
          <w:sz w:val="24"/>
          <w:u w:val="single"/>
        </w:rPr>
        <w:t>г. №</w:t>
      </w:r>
      <w:r w:rsidR="004A2500" w:rsidRPr="00D632A7">
        <w:rPr>
          <w:b w:val="0"/>
          <w:sz w:val="24"/>
          <w:u w:val="single"/>
        </w:rPr>
        <w:t xml:space="preserve"> </w:t>
      </w:r>
      <w:r w:rsidR="00D632A7" w:rsidRPr="00D632A7">
        <w:rPr>
          <w:b w:val="0"/>
          <w:sz w:val="24"/>
          <w:u w:val="single"/>
        </w:rPr>
        <w:t>5-1</w:t>
      </w:r>
      <w:r w:rsidR="006B76FA" w:rsidRPr="00381BBA">
        <w:rPr>
          <w:b w:val="0"/>
          <w:sz w:val="24"/>
          <w:u w:val="single"/>
        </w:rPr>
        <w:t>7</w:t>
      </w:r>
      <w:r w:rsidR="00D632A7" w:rsidRPr="00D632A7">
        <w:rPr>
          <w:b w:val="0"/>
          <w:sz w:val="24"/>
          <w:u w:val="single"/>
        </w:rPr>
        <w:t>-</w:t>
      </w:r>
      <w:r w:rsidRPr="00D632A7">
        <w:rPr>
          <w:b w:val="0"/>
          <w:sz w:val="24"/>
          <w:u w:val="single"/>
        </w:rPr>
        <w:t xml:space="preserve"> </w:t>
      </w:r>
      <w:r w:rsidR="00553928">
        <w:rPr>
          <w:b w:val="0"/>
          <w:sz w:val="24"/>
          <w:u w:val="single"/>
        </w:rPr>
        <w:t>71</w:t>
      </w:r>
    </w:p>
    <w:p w14:paraId="42CD2FE2" w14:textId="77777777" w:rsidR="00D014AF" w:rsidRPr="00F24B3E" w:rsidRDefault="00D014AF" w:rsidP="00A6515A">
      <w:pPr>
        <w:pStyle w:val="3"/>
        <w:jc w:val="both"/>
        <w:rPr>
          <w:rFonts w:eastAsia="MS Mincho"/>
          <w:b w:val="0"/>
          <w:bCs/>
          <w:sz w:val="18"/>
          <w:lang w:eastAsia="ja-JP"/>
        </w:rPr>
      </w:pPr>
      <w:r w:rsidRPr="00F24B3E">
        <w:rPr>
          <w:b w:val="0"/>
          <w:bCs/>
          <w:sz w:val="18"/>
        </w:rPr>
        <w:t>п</w:t>
      </w:r>
      <w:r w:rsidR="008E7D7F">
        <w:rPr>
          <w:b w:val="0"/>
          <w:bCs/>
          <w:sz w:val="18"/>
        </w:rPr>
        <w:t>гт</w:t>
      </w:r>
      <w:r w:rsidRPr="00F24B3E">
        <w:rPr>
          <w:b w:val="0"/>
          <w:bCs/>
          <w:sz w:val="18"/>
        </w:rPr>
        <w:t>.</w:t>
      </w:r>
      <w:r w:rsidR="00FA1BE4" w:rsidRPr="00F24B3E">
        <w:rPr>
          <w:b w:val="0"/>
          <w:bCs/>
          <w:sz w:val="18"/>
        </w:rPr>
        <w:t xml:space="preserve"> </w:t>
      </w:r>
      <w:r w:rsidRPr="00F24B3E">
        <w:rPr>
          <w:b w:val="0"/>
          <w:bCs/>
          <w:sz w:val="18"/>
        </w:rPr>
        <w:t>Калевала</w:t>
      </w:r>
    </w:p>
    <w:p w14:paraId="54B2BAC1" w14:textId="77777777" w:rsidR="00D014AF" w:rsidRDefault="00D014AF">
      <w:pPr>
        <w:jc w:val="both"/>
        <w:rPr>
          <w:sz w:val="16"/>
        </w:rPr>
      </w:pPr>
    </w:p>
    <w:p w14:paraId="67B36D28" w14:textId="77777777" w:rsidR="00D014AF" w:rsidRDefault="00D014AF">
      <w:pPr>
        <w:jc w:val="both"/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1"/>
      </w:tblGrid>
      <w:tr w:rsidR="00D014AF" w:rsidRPr="00F24B3E" w14:paraId="7476CE82" w14:textId="77777777" w:rsidTr="006B76FA">
        <w:trPr>
          <w:trHeight w:val="1098"/>
        </w:trPr>
        <w:tc>
          <w:tcPr>
            <w:tcW w:w="4331" w:type="dxa"/>
            <w:tcBorders>
              <w:top w:val="nil"/>
              <w:left w:val="nil"/>
              <w:bottom w:val="nil"/>
              <w:right w:val="nil"/>
            </w:tcBorders>
          </w:tcPr>
          <w:p w14:paraId="696F78B6" w14:textId="09AF68F7" w:rsidR="00D014AF" w:rsidRPr="00625CAE" w:rsidRDefault="006B76FA" w:rsidP="00047039">
            <w:pPr>
              <w:jc w:val="both"/>
              <w:rPr>
                <w:rFonts w:eastAsia="MS Mincho"/>
                <w:iCs/>
                <w:sz w:val="24"/>
                <w:szCs w:val="24"/>
                <w:lang w:eastAsia="ja-JP"/>
              </w:rPr>
            </w:pPr>
            <w:bookmarkStart w:id="0" w:name="_Hlk230083905"/>
            <w:r>
              <w:rPr>
                <w:bCs/>
                <w:sz w:val="24"/>
                <w:szCs w:val="24"/>
              </w:rPr>
              <w:t>О</w:t>
            </w:r>
            <w:r w:rsidR="00381BBA">
              <w:rPr>
                <w:bCs/>
                <w:sz w:val="24"/>
                <w:szCs w:val="24"/>
              </w:rPr>
              <w:t>б отмене</w:t>
            </w:r>
            <w:bookmarkStart w:id="1" w:name="_Hlk230083800"/>
            <w:r>
              <w:rPr>
                <w:bCs/>
                <w:sz w:val="24"/>
                <w:szCs w:val="24"/>
              </w:rPr>
              <w:t xml:space="preserve"> решения Совета Калевальского городского поселения </w:t>
            </w:r>
            <w:proofErr w:type="gramStart"/>
            <w:r>
              <w:rPr>
                <w:bCs/>
                <w:sz w:val="24"/>
                <w:szCs w:val="24"/>
              </w:rPr>
              <w:t>от  29.04.2026</w:t>
            </w:r>
            <w:proofErr w:type="gramEnd"/>
            <w:r>
              <w:rPr>
                <w:bCs/>
                <w:sz w:val="24"/>
                <w:szCs w:val="24"/>
              </w:rPr>
              <w:t xml:space="preserve"> года № 5-15-67 «</w:t>
            </w:r>
            <w:bookmarkStart w:id="2" w:name="_Hlk230084320"/>
            <w:r w:rsidR="00F24B3E" w:rsidRPr="00F24B3E">
              <w:rPr>
                <w:bCs/>
                <w:sz w:val="24"/>
                <w:szCs w:val="24"/>
              </w:rPr>
              <w:t xml:space="preserve">Ходатайство о представлении </w:t>
            </w:r>
            <w:r w:rsidR="00F24B3E" w:rsidRPr="00F24B3E">
              <w:rPr>
                <w:bCs/>
                <w:sz w:val="24"/>
                <w:szCs w:val="24"/>
              </w:rPr>
              <w:br/>
              <w:t xml:space="preserve">к награждению </w:t>
            </w:r>
            <w:bookmarkStart w:id="3" w:name="_Hlk228258945"/>
            <w:r w:rsidR="00F24B3E" w:rsidRPr="00F24B3E">
              <w:rPr>
                <w:bCs/>
                <w:sz w:val="24"/>
                <w:szCs w:val="24"/>
              </w:rPr>
              <w:t xml:space="preserve">медалью 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>"За заслуги в воспитании детей"</w:t>
            </w:r>
            <w:r w:rsidR="0021501C">
              <w:rPr>
                <w:bCs/>
                <w:sz w:val="24"/>
                <w:szCs w:val="24"/>
              </w:rPr>
              <w:t xml:space="preserve"> </w:t>
            </w:r>
            <w:bookmarkStart w:id="4" w:name="_Hlk228364401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Коренева Евгения Михайловича</w:t>
            </w:r>
            <w:r w:rsidR="00625CAE" w:rsidRPr="00625CAE">
              <w:rPr>
                <w:rFonts w:eastAsia="Calibri"/>
                <w:kern w:val="2"/>
                <w:sz w:val="24"/>
                <w:szCs w:val="24"/>
                <w:lang w:eastAsia="en-US"/>
              </w:rPr>
              <w:t xml:space="preserve"> </w:t>
            </w:r>
            <w:r w:rsidR="0021501C">
              <w:rPr>
                <w:bCs/>
                <w:sz w:val="24"/>
                <w:szCs w:val="24"/>
              </w:rPr>
              <w:t xml:space="preserve">и </w:t>
            </w:r>
            <w:bookmarkEnd w:id="3"/>
            <w:r w:rsidR="00F220CE">
              <w:rPr>
                <w:rFonts w:eastAsia="Calibri"/>
                <w:kern w:val="2"/>
                <w:sz w:val="24"/>
                <w:szCs w:val="24"/>
                <w:lang w:eastAsia="en-US"/>
              </w:rPr>
              <w:t>Кореневой Татьяны Сергеевны</w:t>
            </w:r>
            <w:bookmarkEnd w:id="4"/>
            <w:r>
              <w:rPr>
                <w:rFonts w:eastAsia="Calibri"/>
                <w:kern w:val="2"/>
                <w:sz w:val="24"/>
                <w:szCs w:val="24"/>
                <w:lang w:eastAsia="en-US"/>
              </w:rPr>
              <w:t>»</w:t>
            </w:r>
            <w:bookmarkEnd w:id="0"/>
            <w:bookmarkEnd w:id="1"/>
            <w:bookmarkEnd w:id="2"/>
          </w:p>
        </w:tc>
      </w:tr>
    </w:tbl>
    <w:p w14:paraId="0CDD3CC1" w14:textId="77777777" w:rsidR="00D014AF" w:rsidRPr="00F24B3E" w:rsidRDefault="00D014AF">
      <w:pPr>
        <w:autoSpaceDE w:val="0"/>
        <w:autoSpaceDN w:val="0"/>
        <w:adjustRightInd w:val="0"/>
        <w:rPr>
          <w:sz w:val="24"/>
          <w:szCs w:val="24"/>
        </w:rPr>
      </w:pPr>
      <w:r w:rsidRPr="00F24B3E">
        <w:rPr>
          <w:sz w:val="24"/>
          <w:szCs w:val="24"/>
        </w:rPr>
        <w:t xml:space="preserve">       </w:t>
      </w:r>
    </w:p>
    <w:p w14:paraId="1E705E67" w14:textId="77777777" w:rsidR="00D014AF" w:rsidRPr="00F24B3E" w:rsidRDefault="00D014AF" w:rsidP="00AA51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7E2684A" w14:textId="6A8C3FFF" w:rsidR="00AA5111" w:rsidRPr="00D632A7" w:rsidRDefault="00D2217A" w:rsidP="006B76FA">
      <w:pPr>
        <w:pStyle w:val="a5"/>
        <w:ind w:firstLine="708"/>
        <w:rPr>
          <w:szCs w:val="24"/>
          <w:lang w:val="ru-RU"/>
        </w:rPr>
      </w:pPr>
      <w:r w:rsidRPr="00F24B3E">
        <w:rPr>
          <w:szCs w:val="24"/>
        </w:rPr>
        <w:t xml:space="preserve">В </w:t>
      </w:r>
      <w:r w:rsidR="006B76FA">
        <w:rPr>
          <w:szCs w:val="24"/>
          <w:lang w:val="ru-RU"/>
        </w:rPr>
        <w:t xml:space="preserve">связи   с решением  Совета Калевальского муниципального района от 19.05.2026 года № </w:t>
      </w:r>
      <w:r w:rsidR="006B76FA" w:rsidRPr="006B76FA">
        <w:rPr>
          <w:szCs w:val="24"/>
          <w:lang w:val="ru-RU"/>
        </w:rPr>
        <w:t>XIХ-V- 137</w:t>
      </w:r>
      <w:r w:rsidR="006B76FA">
        <w:rPr>
          <w:szCs w:val="24"/>
          <w:lang w:val="ru-RU"/>
        </w:rPr>
        <w:t xml:space="preserve"> «</w:t>
      </w:r>
      <w:r w:rsidR="006B76FA" w:rsidRPr="006B76FA">
        <w:rPr>
          <w:szCs w:val="24"/>
          <w:lang w:val="ru-RU"/>
        </w:rPr>
        <w:t>Ходатайство о представлении к награждению медалью "За заслуги в воспитании детей" Коренева Евгения Михайловича и Кореневой Татьяны Сергеевны»</w:t>
      </w:r>
      <w:r w:rsidR="00D632A7">
        <w:rPr>
          <w:szCs w:val="24"/>
          <w:lang w:val="ru-RU"/>
        </w:rPr>
        <w:t>,</w:t>
      </w:r>
    </w:p>
    <w:p w14:paraId="23C7B4AE" w14:textId="77777777" w:rsidR="00D2217A" w:rsidRPr="00F24B3E" w:rsidRDefault="00D2217A" w:rsidP="00F320A1">
      <w:pPr>
        <w:pStyle w:val="a5"/>
        <w:jc w:val="center"/>
        <w:rPr>
          <w:b/>
          <w:bCs/>
          <w:szCs w:val="24"/>
        </w:rPr>
      </w:pPr>
    </w:p>
    <w:p w14:paraId="3F6B29DD" w14:textId="77777777" w:rsidR="00D014AF" w:rsidRPr="00F24B3E" w:rsidRDefault="00D014AF" w:rsidP="00F320A1">
      <w:pPr>
        <w:pStyle w:val="a5"/>
        <w:jc w:val="center"/>
        <w:rPr>
          <w:szCs w:val="24"/>
        </w:rPr>
      </w:pPr>
      <w:r w:rsidRPr="00F24B3E">
        <w:rPr>
          <w:b/>
          <w:bCs/>
          <w:szCs w:val="24"/>
        </w:rPr>
        <w:t xml:space="preserve">Совет  Калевальского  </w:t>
      </w:r>
      <w:r w:rsidR="00BD089B" w:rsidRPr="00F24B3E">
        <w:rPr>
          <w:b/>
          <w:bCs/>
          <w:szCs w:val="24"/>
        </w:rPr>
        <w:t>городского поселения</w:t>
      </w:r>
      <w:r w:rsidRPr="00F24B3E">
        <w:rPr>
          <w:b/>
          <w:bCs/>
          <w:szCs w:val="24"/>
        </w:rPr>
        <w:t xml:space="preserve"> РЕШИЛ</w:t>
      </w:r>
      <w:r w:rsidRPr="00F24B3E">
        <w:rPr>
          <w:szCs w:val="24"/>
        </w:rPr>
        <w:t>:</w:t>
      </w:r>
    </w:p>
    <w:p w14:paraId="0D31D509" w14:textId="77777777" w:rsidR="00D014AF" w:rsidRPr="00F24B3E" w:rsidRDefault="00D014AF">
      <w:pPr>
        <w:pStyle w:val="a5"/>
        <w:rPr>
          <w:szCs w:val="24"/>
        </w:rPr>
      </w:pPr>
    </w:p>
    <w:p w14:paraId="6A15B753" w14:textId="115598FE" w:rsidR="00F24B3E" w:rsidRPr="00F24B3E" w:rsidRDefault="00381BBA" w:rsidP="006B76FA">
      <w:pPr>
        <w:pStyle w:val="a5"/>
        <w:ind w:firstLine="708"/>
        <w:rPr>
          <w:szCs w:val="24"/>
        </w:rPr>
      </w:pPr>
      <w:r>
        <w:rPr>
          <w:szCs w:val="24"/>
          <w:lang w:val="ru-RU"/>
        </w:rPr>
        <w:t>Отменить</w:t>
      </w:r>
      <w:r w:rsidR="006B76FA" w:rsidRPr="006B76FA">
        <w:rPr>
          <w:szCs w:val="24"/>
          <w:lang w:val="ru-RU"/>
        </w:rPr>
        <w:t xml:space="preserve"> решени</w:t>
      </w:r>
      <w:r w:rsidR="006B76FA">
        <w:rPr>
          <w:szCs w:val="24"/>
          <w:lang w:val="ru-RU"/>
        </w:rPr>
        <w:t>е</w:t>
      </w:r>
      <w:r w:rsidR="006B76FA" w:rsidRPr="006B76FA">
        <w:rPr>
          <w:szCs w:val="24"/>
          <w:lang w:val="ru-RU"/>
        </w:rPr>
        <w:t xml:space="preserve"> Совета Калевальского городского поселения от 29.04.2026 года № 5-15-67 «Ходатайство о представлении к награждению медалью "За заслуги в воспитании детей" Коренева Евгения Михайловича и Кореневой Татьяны Сергеевны»</w:t>
      </w:r>
      <w:r w:rsidR="006B76FA">
        <w:rPr>
          <w:szCs w:val="24"/>
          <w:lang w:val="ru-RU"/>
        </w:rPr>
        <w:t>.</w:t>
      </w:r>
    </w:p>
    <w:p w14:paraId="5E26D9F8" w14:textId="77777777" w:rsidR="00F24B3E" w:rsidRDefault="00F24B3E" w:rsidP="00F24B3E">
      <w:pPr>
        <w:pStyle w:val="a5"/>
        <w:ind w:firstLine="708"/>
        <w:rPr>
          <w:szCs w:val="24"/>
          <w:lang w:val="ru-RU"/>
        </w:rPr>
      </w:pPr>
    </w:p>
    <w:p w14:paraId="2D08167C" w14:textId="77777777" w:rsidR="006B76FA" w:rsidRPr="006B76FA" w:rsidRDefault="006B76FA" w:rsidP="00F24B3E">
      <w:pPr>
        <w:pStyle w:val="a5"/>
        <w:ind w:firstLine="708"/>
        <w:rPr>
          <w:szCs w:val="24"/>
          <w:lang w:val="ru-RU"/>
        </w:rPr>
      </w:pPr>
    </w:p>
    <w:p w14:paraId="1384F1BD" w14:textId="77777777" w:rsidR="007A1A7F" w:rsidRPr="00F24B3E" w:rsidRDefault="007A1A7F" w:rsidP="007A1A7F">
      <w:pPr>
        <w:pStyle w:val="a5"/>
        <w:rPr>
          <w:szCs w:val="24"/>
        </w:rPr>
      </w:pPr>
      <w:r w:rsidRPr="00F24B3E">
        <w:rPr>
          <w:szCs w:val="24"/>
        </w:rPr>
        <w:t>Председатель Совета Калевальского городского поселения</w:t>
      </w:r>
    </w:p>
    <w:p w14:paraId="6E3A8FB0" w14:textId="77777777" w:rsidR="007A1A7F" w:rsidRDefault="007A1A7F" w:rsidP="007A1A7F">
      <w:pPr>
        <w:pStyle w:val="a5"/>
      </w:pPr>
      <w:r>
        <w:t xml:space="preserve">Глава Калевальского городского поселения                                               </w:t>
      </w:r>
      <w:r w:rsidR="00625CAE" w:rsidRPr="00625CAE">
        <w:rPr>
          <w:lang w:val="ru-RU"/>
        </w:rPr>
        <w:t>Н.И</w:t>
      </w:r>
      <w:r w:rsidRPr="00625CAE">
        <w:t xml:space="preserve"> </w:t>
      </w:r>
      <w:proofErr w:type="spellStart"/>
      <w:r w:rsidR="00625CAE" w:rsidRPr="00625CAE">
        <w:rPr>
          <w:rFonts w:eastAsia="Calibri"/>
          <w:kern w:val="2"/>
          <w:szCs w:val="24"/>
          <w:lang w:val="ru-RU" w:eastAsia="en-US"/>
        </w:rPr>
        <w:t>Станкевичус</w:t>
      </w:r>
      <w:proofErr w:type="spellEnd"/>
      <w:r>
        <w:t xml:space="preserve">                       </w:t>
      </w:r>
    </w:p>
    <w:p w14:paraId="57A73D56" w14:textId="77777777" w:rsidR="004841F2" w:rsidRDefault="004841F2">
      <w:pPr>
        <w:pStyle w:val="a5"/>
        <w:rPr>
          <w:sz w:val="16"/>
        </w:rPr>
      </w:pPr>
    </w:p>
    <w:p w14:paraId="45E8E362" w14:textId="77777777" w:rsidR="004841F2" w:rsidRDefault="004841F2">
      <w:pPr>
        <w:pStyle w:val="a5"/>
        <w:rPr>
          <w:sz w:val="16"/>
        </w:rPr>
      </w:pPr>
    </w:p>
    <w:p w14:paraId="126809F6" w14:textId="77777777" w:rsidR="007A1A7F" w:rsidRDefault="007A1A7F">
      <w:pPr>
        <w:pStyle w:val="a5"/>
        <w:rPr>
          <w:sz w:val="16"/>
        </w:rPr>
      </w:pPr>
    </w:p>
    <w:p w14:paraId="3C52D04C" w14:textId="77777777" w:rsidR="005F77BE" w:rsidRDefault="005F77BE">
      <w:pPr>
        <w:pStyle w:val="a5"/>
        <w:rPr>
          <w:sz w:val="16"/>
        </w:rPr>
      </w:pPr>
    </w:p>
    <w:p w14:paraId="500DDAB6" w14:textId="77777777" w:rsidR="005F77BE" w:rsidRDefault="005F77BE">
      <w:pPr>
        <w:pStyle w:val="a5"/>
        <w:rPr>
          <w:sz w:val="16"/>
          <w:lang w:val="ru-RU"/>
        </w:rPr>
      </w:pPr>
    </w:p>
    <w:p w14:paraId="5A7A152F" w14:textId="77777777" w:rsidR="006B76FA" w:rsidRDefault="006B76FA">
      <w:pPr>
        <w:pStyle w:val="a5"/>
        <w:rPr>
          <w:sz w:val="16"/>
          <w:lang w:val="ru-RU"/>
        </w:rPr>
      </w:pPr>
    </w:p>
    <w:p w14:paraId="3C2FCD16" w14:textId="77777777" w:rsidR="006B76FA" w:rsidRDefault="006B76FA">
      <w:pPr>
        <w:pStyle w:val="a5"/>
        <w:rPr>
          <w:sz w:val="16"/>
          <w:lang w:val="ru-RU"/>
        </w:rPr>
      </w:pPr>
    </w:p>
    <w:p w14:paraId="2E3163D1" w14:textId="77777777" w:rsidR="005F77BE" w:rsidRDefault="005F77BE">
      <w:pPr>
        <w:pStyle w:val="a5"/>
        <w:rPr>
          <w:sz w:val="16"/>
        </w:rPr>
      </w:pPr>
    </w:p>
    <w:p w14:paraId="37CF143B" w14:textId="77777777" w:rsidR="00D014AF" w:rsidRPr="00625CAE" w:rsidRDefault="00D90C83">
      <w:pPr>
        <w:pStyle w:val="a5"/>
        <w:rPr>
          <w:sz w:val="16"/>
          <w:lang w:val="ru-RU"/>
        </w:rPr>
      </w:pPr>
      <w:r>
        <w:rPr>
          <w:sz w:val="16"/>
        </w:rPr>
        <w:t>Исп.</w:t>
      </w:r>
      <w:r w:rsidR="00D014AF">
        <w:rPr>
          <w:sz w:val="16"/>
        </w:rPr>
        <w:t xml:space="preserve"> </w:t>
      </w:r>
      <w:r w:rsidR="00625CAE">
        <w:rPr>
          <w:sz w:val="16"/>
          <w:lang w:val="ru-RU"/>
        </w:rPr>
        <w:t>Синькова Е.Ю.</w:t>
      </w:r>
    </w:p>
    <w:p w14:paraId="1E47FAF8" w14:textId="4168B08E" w:rsidR="00690C1D" w:rsidRPr="00625CAE" w:rsidRDefault="00D014AF" w:rsidP="005A5330">
      <w:pPr>
        <w:pStyle w:val="a5"/>
        <w:tabs>
          <w:tab w:val="center" w:pos="4819"/>
        </w:tabs>
        <w:rPr>
          <w:sz w:val="16"/>
          <w:lang w:val="ru-RU"/>
        </w:rPr>
      </w:pPr>
      <w:r>
        <w:rPr>
          <w:sz w:val="16"/>
        </w:rPr>
        <w:t xml:space="preserve">Рассылка: в дело-1,  </w:t>
      </w:r>
      <w:proofErr w:type="spellStart"/>
      <w:r w:rsidR="005F77BE">
        <w:rPr>
          <w:sz w:val="16"/>
        </w:rPr>
        <w:t>зам.Главы</w:t>
      </w:r>
      <w:proofErr w:type="spellEnd"/>
      <w:r w:rsidR="005F77BE">
        <w:rPr>
          <w:sz w:val="16"/>
        </w:rPr>
        <w:t xml:space="preserve"> адм.-1, </w:t>
      </w:r>
    </w:p>
    <w:sectPr w:rsidR="00690C1D" w:rsidRPr="00625CAE" w:rsidSect="007A1A7F">
      <w:headerReference w:type="even" r:id="rId9"/>
      <w:headerReference w:type="default" r:id="rId10"/>
      <w:pgSz w:w="11907" w:h="16834" w:code="9"/>
      <w:pgMar w:top="426" w:right="709" w:bottom="992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F888B" w14:textId="77777777" w:rsidR="00EA684E" w:rsidRDefault="00EA684E">
      <w:r>
        <w:separator/>
      </w:r>
    </w:p>
  </w:endnote>
  <w:endnote w:type="continuationSeparator" w:id="0">
    <w:p w14:paraId="5DF5280D" w14:textId="77777777" w:rsidR="00EA684E" w:rsidRDefault="00EA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3A880" w14:textId="77777777" w:rsidR="00EA684E" w:rsidRDefault="00EA684E">
      <w:r>
        <w:separator/>
      </w:r>
    </w:p>
  </w:footnote>
  <w:footnote w:type="continuationSeparator" w:id="0">
    <w:p w14:paraId="5E71A935" w14:textId="77777777" w:rsidR="00EA684E" w:rsidRDefault="00EA6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3C95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0C1D">
      <w:rPr>
        <w:rStyle w:val="a4"/>
        <w:noProof/>
      </w:rPr>
      <w:t>2</w:t>
    </w:r>
    <w:r>
      <w:rPr>
        <w:rStyle w:val="a4"/>
      </w:rPr>
      <w:fldChar w:fldCharType="end"/>
    </w:r>
  </w:p>
  <w:p w14:paraId="4704E896" w14:textId="77777777" w:rsidR="00DC1626" w:rsidRDefault="00DC1626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F1F6" w14:textId="77777777" w:rsidR="00DC1626" w:rsidRDefault="00DC16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2217A">
      <w:rPr>
        <w:rStyle w:val="a4"/>
        <w:noProof/>
      </w:rPr>
      <w:t>2</w:t>
    </w:r>
    <w:r>
      <w:rPr>
        <w:rStyle w:val="a4"/>
      </w:rPr>
      <w:fldChar w:fldCharType="end"/>
    </w:r>
  </w:p>
  <w:p w14:paraId="46CF2E67" w14:textId="77777777" w:rsidR="00DC1626" w:rsidRDefault="00DC162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527"/>
    <w:multiLevelType w:val="hybridMultilevel"/>
    <w:tmpl w:val="FA4855B0"/>
    <w:lvl w:ilvl="0" w:tplc="A1B063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5F65E5"/>
    <w:multiLevelType w:val="hybridMultilevel"/>
    <w:tmpl w:val="445623EA"/>
    <w:lvl w:ilvl="0" w:tplc="DFB811AC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87450"/>
    <w:multiLevelType w:val="hybridMultilevel"/>
    <w:tmpl w:val="0040FFF8"/>
    <w:lvl w:ilvl="0" w:tplc="E2BA74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91085D"/>
    <w:multiLevelType w:val="hybridMultilevel"/>
    <w:tmpl w:val="6EF65500"/>
    <w:lvl w:ilvl="0" w:tplc="4244BE52">
      <w:start w:val="1"/>
      <w:numFmt w:val="decimal"/>
      <w:lvlText w:val="%1."/>
      <w:lvlJc w:val="righ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FA36A2"/>
    <w:multiLevelType w:val="hybridMultilevel"/>
    <w:tmpl w:val="9F609F9A"/>
    <w:lvl w:ilvl="0" w:tplc="7CD0BC0C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 w15:restartNumberingAfterBreak="0">
    <w:nsid w:val="484D05F5"/>
    <w:multiLevelType w:val="hybridMultilevel"/>
    <w:tmpl w:val="E082674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F85B06"/>
    <w:multiLevelType w:val="hybridMultilevel"/>
    <w:tmpl w:val="DC1EE86E"/>
    <w:lvl w:ilvl="0" w:tplc="14C2A53E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672246FE"/>
    <w:multiLevelType w:val="hybridMultilevel"/>
    <w:tmpl w:val="5066B2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CE3D2F"/>
    <w:multiLevelType w:val="hybridMultilevel"/>
    <w:tmpl w:val="58702476"/>
    <w:lvl w:ilvl="0" w:tplc="7A522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814562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92546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46032">
    <w:abstractNumId w:val="3"/>
  </w:num>
  <w:num w:numId="4" w16cid:durableId="1324818262">
    <w:abstractNumId w:val="1"/>
  </w:num>
  <w:num w:numId="5" w16cid:durableId="1574124224">
    <w:abstractNumId w:val="8"/>
  </w:num>
  <w:num w:numId="6" w16cid:durableId="210656087">
    <w:abstractNumId w:val="0"/>
  </w:num>
  <w:num w:numId="7" w16cid:durableId="1403526276">
    <w:abstractNumId w:val="6"/>
  </w:num>
  <w:num w:numId="8" w16cid:durableId="872771485">
    <w:abstractNumId w:val="4"/>
  </w:num>
  <w:num w:numId="9" w16cid:durableId="710151265">
    <w:abstractNumId w:val="9"/>
  </w:num>
  <w:num w:numId="10" w16cid:durableId="281965563">
    <w:abstractNumId w:val="7"/>
  </w:num>
  <w:num w:numId="11" w16cid:durableId="1007636173">
    <w:abstractNumId w:val="5"/>
  </w:num>
  <w:num w:numId="12" w16cid:durableId="1631127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03D"/>
    <w:rsid w:val="00017723"/>
    <w:rsid w:val="000200D9"/>
    <w:rsid w:val="00047039"/>
    <w:rsid w:val="00054E31"/>
    <w:rsid w:val="0006761D"/>
    <w:rsid w:val="0009207A"/>
    <w:rsid w:val="000A6E42"/>
    <w:rsid w:val="000C3BF0"/>
    <w:rsid w:val="000C603D"/>
    <w:rsid w:val="0010151C"/>
    <w:rsid w:val="00112A6C"/>
    <w:rsid w:val="00113E30"/>
    <w:rsid w:val="00141B98"/>
    <w:rsid w:val="001475C9"/>
    <w:rsid w:val="001628EE"/>
    <w:rsid w:val="001C141D"/>
    <w:rsid w:val="001C623D"/>
    <w:rsid w:val="001E4349"/>
    <w:rsid w:val="001E7C90"/>
    <w:rsid w:val="001F6EFF"/>
    <w:rsid w:val="0021501C"/>
    <w:rsid w:val="00243EEE"/>
    <w:rsid w:val="00246FAF"/>
    <w:rsid w:val="00250D67"/>
    <w:rsid w:val="00276597"/>
    <w:rsid w:val="002D7E6E"/>
    <w:rsid w:val="002F223B"/>
    <w:rsid w:val="003211C7"/>
    <w:rsid w:val="00330652"/>
    <w:rsid w:val="00381BBA"/>
    <w:rsid w:val="00393516"/>
    <w:rsid w:val="00400859"/>
    <w:rsid w:val="004049C1"/>
    <w:rsid w:val="00421596"/>
    <w:rsid w:val="00435552"/>
    <w:rsid w:val="0046584A"/>
    <w:rsid w:val="004679E3"/>
    <w:rsid w:val="004841F2"/>
    <w:rsid w:val="00484C3D"/>
    <w:rsid w:val="004A2500"/>
    <w:rsid w:val="004A322C"/>
    <w:rsid w:val="004B120A"/>
    <w:rsid w:val="004B4DA2"/>
    <w:rsid w:val="004D6DA4"/>
    <w:rsid w:val="004F2D04"/>
    <w:rsid w:val="004F53A8"/>
    <w:rsid w:val="004F561F"/>
    <w:rsid w:val="004F5E5E"/>
    <w:rsid w:val="004F6A2A"/>
    <w:rsid w:val="00553928"/>
    <w:rsid w:val="00554445"/>
    <w:rsid w:val="005708C0"/>
    <w:rsid w:val="005A5330"/>
    <w:rsid w:val="005D6AA0"/>
    <w:rsid w:val="005F4FFB"/>
    <w:rsid w:val="005F77BE"/>
    <w:rsid w:val="00625CAE"/>
    <w:rsid w:val="00635BAB"/>
    <w:rsid w:val="006365D2"/>
    <w:rsid w:val="00673479"/>
    <w:rsid w:val="00690C1D"/>
    <w:rsid w:val="0069387A"/>
    <w:rsid w:val="006B76FA"/>
    <w:rsid w:val="006E3F94"/>
    <w:rsid w:val="006F4F44"/>
    <w:rsid w:val="007050B4"/>
    <w:rsid w:val="0072666C"/>
    <w:rsid w:val="007310F1"/>
    <w:rsid w:val="00735A04"/>
    <w:rsid w:val="007465D8"/>
    <w:rsid w:val="007617B2"/>
    <w:rsid w:val="007811A1"/>
    <w:rsid w:val="007945E3"/>
    <w:rsid w:val="007A0F69"/>
    <w:rsid w:val="007A1A7F"/>
    <w:rsid w:val="007C0CD4"/>
    <w:rsid w:val="007C7D88"/>
    <w:rsid w:val="007E5CEF"/>
    <w:rsid w:val="0080384A"/>
    <w:rsid w:val="00807619"/>
    <w:rsid w:val="00821392"/>
    <w:rsid w:val="00860435"/>
    <w:rsid w:val="00892591"/>
    <w:rsid w:val="008A39DB"/>
    <w:rsid w:val="008D0F04"/>
    <w:rsid w:val="008D26AE"/>
    <w:rsid w:val="008E5DB3"/>
    <w:rsid w:val="008E7486"/>
    <w:rsid w:val="008E7D7F"/>
    <w:rsid w:val="00940584"/>
    <w:rsid w:val="009663D9"/>
    <w:rsid w:val="0096700B"/>
    <w:rsid w:val="00994BF5"/>
    <w:rsid w:val="009A2DF0"/>
    <w:rsid w:val="00A007A7"/>
    <w:rsid w:val="00A039C7"/>
    <w:rsid w:val="00A6515A"/>
    <w:rsid w:val="00AA5111"/>
    <w:rsid w:val="00AE0506"/>
    <w:rsid w:val="00AE4440"/>
    <w:rsid w:val="00AE54B9"/>
    <w:rsid w:val="00AE7CC0"/>
    <w:rsid w:val="00B302F6"/>
    <w:rsid w:val="00BD089B"/>
    <w:rsid w:val="00C216B7"/>
    <w:rsid w:val="00C30AE7"/>
    <w:rsid w:val="00C508B8"/>
    <w:rsid w:val="00C607F3"/>
    <w:rsid w:val="00C63DF3"/>
    <w:rsid w:val="00C6485A"/>
    <w:rsid w:val="00C661FD"/>
    <w:rsid w:val="00C90687"/>
    <w:rsid w:val="00CD68EF"/>
    <w:rsid w:val="00CF17FF"/>
    <w:rsid w:val="00CF7E06"/>
    <w:rsid w:val="00D014AF"/>
    <w:rsid w:val="00D12DA1"/>
    <w:rsid w:val="00D2217A"/>
    <w:rsid w:val="00D222F7"/>
    <w:rsid w:val="00D320CA"/>
    <w:rsid w:val="00D632A7"/>
    <w:rsid w:val="00D673CF"/>
    <w:rsid w:val="00D809EF"/>
    <w:rsid w:val="00D82BF8"/>
    <w:rsid w:val="00D844B9"/>
    <w:rsid w:val="00D90C83"/>
    <w:rsid w:val="00DC1626"/>
    <w:rsid w:val="00DF4FD7"/>
    <w:rsid w:val="00E23A53"/>
    <w:rsid w:val="00E37B11"/>
    <w:rsid w:val="00E54020"/>
    <w:rsid w:val="00E768BE"/>
    <w:rsid w:val="00E97432"/>
    <w:rsid w:val="00EA684E"/>
    <w:rsid w:val="00EB3352"/>
    <w:rsid w:val="00EF58DD"/>
    <w:rsid w:val="00F220CE"/>
    <w:rsid w:val="00F230F8"/>
    <w:rsid w:val="00F24B3E"/>
    <w:rsid w:val="00F320A1"/>
    <w:rsid w:val="00F6798B"/>
    <w:rsid w:val="00F73319"/>
    <w:rsid w:val="00F74976"/>
    <w:rsid w:val="00F92F9A"/>
    <w:rsid w:val="00FA1BE4"/>
    <w:rsid w:val="00FA6368"/>
    <w:rsid w:val="00FA7798"/>
    <w:rsid w:val="00FB4710"/>
    <w:rsid w:val="00FC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78096"/>
  <w15:chartTrackingRefBased/>
  <w15:docId w15:val="{2898B604-90C6-4132-A530-8984674A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ody Text"/>
    <w:basedOn w:val="a"/>
    <w:link w:val="a6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pPr>
      <w:spacing w:line="360" w:lineRule="auto"/>
    </w:pPr>
    <w:rPr>
      <w:sz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pPr>
      <w:autoSpaceDE w:val="0"/>
      <w:autoSpaceDN w:val="0"/>
      <w:adjustRightInd w:val="0"/>
      <w:ind w:firstLine="709"/>
    </w:pPr>
    <w:rPr>
      <w:sz w:val="24"/>
    </w:rPr>
  </w:style>
  <w:style w:type="paragraph" w:styleId="30">
    <w:name w:val="Body Text 3"/>
    <w:basedOn w:val="a"/>
    <w:rPr>
      <w:i/>
      <w:iCs/>
      <w:sz w:val="22"/>
    </w:rPr>
  </w:style>
  <w:style w:type="paragraph" w:styleId="21">
    <w:name w:val="Body Text Indent 2"/>
    <w:basedOn w:val="a"/>
    <w:pPr>
      <w:ind w:left="360"/>
    </w:pPr>
    <w:rPr>
      <w:sz w:val="24"/>
    </w:rPr>
  </w:style>
  <w:style w:type="paragraph" w:styleId="a9">
    <w:name w:val="Balloon Text"/>
    <w:basedOn w:val="a"/>
    <w:link w:val="aa"/>
    <w:rsid w:val="00F73319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F73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841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7A1A7F"/>
    <w:rPr>
      <w:sz w:val="24"/>
    </w:rPr>
  </w:style>
  <w:style w:type="character" w:customStyle="1" w:styleId="ConsPlusNormal0">
    <w:name w:val="ConsPlusNormal Знак"/>
    <w:link w:val="ConsPlusNormal"/>
    <w:locked/>
    <w:rsid w:val="00F24B3E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SESSIJ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SESSIJA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2026-04-29T11:13:00Z</cp:lastPrinted>
  <dcterms:created xsi:type="dcterms:W3CDTF">2026-05-26T13:48:00Z</dcterms:created>
  <dcterms:modified xsi:type="dcterms:W3CDTF">2026-05-26T13:48:00Z</dcterms:modified>
</cp:coreProperties>
</file>